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韩望月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2024.2.26-3.3</w:t>
            </w:r>
          </w:p>
        </w:tc>
        <w:tc>
          <w:tcPr>
            <w:tcW w:w="1242" w:type="dxa"/>
            <w:vAlign w:val="center"/>
          </w:tcPr>
          <w:p>
            <w:pPr>
              <w:jc w:val="both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第2周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开学安全教育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147185" cy="5529580"/>
                  <wp:effectExtent l="0" t="0" r="18415" b="7620"/>
                  <wp:docPr id="1" name="图片 1" descr="IMG_83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832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7185" cy="5529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韩望月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2024.3.11-3.17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第4周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食品安全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050030" cy="5400040"/>
                  <wp:effectExtent l="0" t="0" r="13970" b="10160"/>
                  <wp:docPr id="3" name="图片 3" descr="IMG_87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877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0030" cy="540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韩望月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2024.3.25-3.31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bookmarkStart w:id="0" w:name="_GoBack"/>
            <w:bookmarkEnd w:id="0"/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第6周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珍爱生命 谨防坠落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050030" cy="5400040"/>
                  <wp:effectExtent l="0" t="0" r="13970" b="10160"/>
                  <wp:docPr id="4" name="图片 4" descr="/Users/hanwangyue/Desktop/IMG_9271.JPGIMG_9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/Users/hanwangyue/Desktop/IMG_9271.JPGIMG_927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0030" cy="540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BYAAABk&#10;cnMvUEsBAhQAFAAAAAgAh07iQEXlR6vUAAAABwEAAA8AAAAAAAAAAQAgAAAAOAAAAGRycy9kb3du&#10;cmV2LnhtbFBLAQIUABQAAAAIAIdO4kDsQFXB7QEAAOUDAAAOAAAAAAAAAAEAIAAAADkBAABkcnMv&#10;ZTJvRG9jLnhtbFBLBQYAAAAABgAGAFkBAACYBQAAAAA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hkZGZkYmQ3OWRiMzQ0NDhmODU2M2I4ZjUyY2FlYmQ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75545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12012AA"/>
    <w:rsid w:val="021D4AA7"/>
    <w:rsid w:val="029956FE"/>
    <w:rsid w:val="04F23851"/>
    <w:rsid w:val="053E4029"/>
    <w:rsid w:val="07A7195A"/>
    <w:rsid w:val="07EB5D18"/>
    <w:rsid w:val="09146BD7"/>
    <w:rsid w:val="09C85DE7"/>
    <w:rsid w:val="0B435B40"/>
    <w:rsid w:val="0CBE60B5"/>
    <w:rsid w:val="0CC13EAE"/>
    <w:rsid w:val="0D28424C"/>
    <w:rsid w:val="0F82153E"/>
    <w:rsid w:val="0FF10FED"/>
    <w:rsid w:val="10773ECA"/>
    <w:rsid w:val="132018F6"/>
    <w:rsid w:val="13296383"/>
    <w:rsid w:val="13E474A0"/>
    <w:rsid w:val="14666FC3"/>
    <w:rsid w:val="15704B6D"/>
    <w:rsid w:val="19167DA2"/>
    <w:rsid w:val="193B1804"/>
    <w:rsid w:val="19823630"/>
    <w:rsid w:val="1C786318"/>
    <w:rsid w:val="1C9B131D"/>
    <w:rsid w:val="1CF77683"/>
    <w:rsid w:val="1EBACF75"/>
    <w:rsid w:val="221A3F99"/>
    <w:rsid w:val="22315BAD"/>
    <w:rsid w:val="22533012"/>
    <w:rsid w:val="23C74131"/>
    <w:rsid w:val="24A2038F"/>
    <w:rsid w:val="266E3992"/>
    <w:rsid w:val="26834317"/>
    <w:rsid w:val="27AA012D"/>
    <w:rsid w:val="29E408BF"/>
    <w:rsid w:val="2A4827BE"/>
    <w:rsid w:val="2C0734F1"/>
    <w:rsid w:val="2E3A7BDA"/>
    <w:rsid w:val="2E3C701B"/>
    <w:rsid w:val="2E71338D"/>
    <w:rsid w:val="2F1A3574"/>
    <w:rsid w:val="2FBB411A"/>
    <w:rsid w:val="2FC601BF"/>
    <w:rsid w:val="304D43F8"/>
    <w:rsid w:val="30798253"/>
    <w:rsid w:val="30B73988"/>
    <w:rsid w:val="333A0958"/>
    <w:rsid w:val="3342066A"/>
    <w:rsid w:val="34516F95"/>
    <w:rsid w:val="35E35549"/>
    <w:rsid w:val="36A072AD"/>
    <w:rsid w:val="38FC20E6"/>
    <w:rsid w:val="396302E0"/>
    <w:rsid w:val="39CA08DF"/>
    <w:rsid w:val="3A01080C"/>
    <w:rsid w:val="3A0546FF"/>
    <w:rsid w:val="3A6232FD"/>
    <w:rsid w:val="3AF364D6"/>
    <w:rsid w:val="3AFB6A54"/>
    <w:rsid w:val="3C7A3C01"/>
    <w:rsid w:val="3C7C37EF"/>
    <w:rsid w:val="3EE5177F"/>
    <w:rsid w:val="3F731C3D"/>
    <w:rsid w:val="3FAF1A08"/>
    <w:rsid w:val="3FDB9BC7"/>
    <w:rsid w:val="4030503A"/>
    <w:rsid w:val="403361F7"/>
    <w:rsid w:val="40BE7F63"/>
    <w:rsid w:val="422B6FDD"/>
    <w:rsid w:val="44DC01A5"/>
    <w:rsid w:val="45074680"/>
    <w:rsid w:val="45A24BD9"/>
    <w:rsid w:val="45EC743F"/>
    <w:rsid w:val="46D77280"/>
    <w:rsid w:val="47F25148"/>
    <w:rsid w:val="49693930"/>
    <w:rsid w:val="499B4AAC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4E8553E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5FB74ABB"/>
    <w:rsid w:val="602334B9"/>
    <w:rsid w:val="60CA77E2"/>
    <w:rsid w:val="61175F92"/>
    <w:rsid w:val="62101F79"/>
    <w:rsid w:val="63255DAB"/>
    <w:rsid w:val="635A1B7D"/>
    <w:rsid w:val="63887E94"/>
    <w:rsid w:val="64FD515F"/>
    <w:rsid w:val="65CE22AC"/>
    <w:rsid w:val="67BB479E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24C5DC5"/>
    <w:rsid w:val="7258543D"/>
    <w:rsid w:val="73832F0D"/>
    <w:rsid w:val="73833D8C"/>
    <w:rsid w:val="74925C8D"/>
    <w:rsid w:val="753B6DC2"/>
    <w:rsid w:val="75C722FC"/>
    <w:rsid w:val="75F70770"/>
    <w:rsid w:val="76A2647D"/>
    <w:rsid w:val="788A7833"/>
    <w:rsid w:val="78E274AE"/>
    <w:rsid w:val="79AE22E2"/>
    <w:rsid w:val="7AE741DD"/>
    <w:rsid w:val="7BEFD251"/>
    <w:rsid w:val="7C5B51DD"/>
    <w:rsid w:val="7D1267B3"/>
    <w:rsid w:val="7DCD4067"/>
    <w:rsid w:val="7EC11C85"/>
    <w:rsid w:val="AE5D3EE3"/>
    <w:rsid w:val="AFB5DFFE"/>
    <w:rsid w:val="DAEBDE9C"/>
    <w:rsid w:val="DAEC1D03"/>
    <w:rsid w:val="E7C22DCF"/>
    <w:rsid w:val="EFD7E230"/>
    <w:rsid w:val="F3BF2C89"/>
    <w:rsid w:val="F4FFA102"/>
    <w:rsid w:val="FE9DA7E1"/>
    <w:rsid w:val="FF355E1A"/>
    <w:rsid w:val="FFFDC84E"/>
    <w:rsid w:val="FFFE35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55</Words>
  <Characters>71</Characters>
  <Lines>0</Lines>
  <Paragraphs>0</Paragraphs>
  <TotalTime>0</TotalTime>
  <ScaleCrop>false</ScaleCrop>
  <LinksUpToDate>false</LinksUpToDate>
  <CharactersWithSpaces>87</CharactersWithSpaces>
  <Application>WPS Office_6.5.2.8766_F1E327BC-269C-435d-A152-05C5408002CA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2017-10-26T12:11:00Z</dcterms:created>
  <dc:creator>admin</dc:creator>
  <cp:lastModifiedBy>小圆脸</cp:lastModifiedBy>
  <cp:lastPrinted>2020-11-05T08:11:00Z</cp:lastPrinted>
  <dcterms:modified xsi:type="dcterms:W3CDTF">2024-03-22T12:53:34Z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2052-6.5.2.8766</vt:lpwstr>
  </property>
  <property fmtid="{D5CDD505-2E9C-101B-9397-08002B2CF9AE}" pid="3" name="ICV">
    <vt:lpwstr>E0E44925F4888640D7720A65B5B8C8D6_43</vt:lpwstr>
  </property>
</Properties>
</file>